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6320D" w14:textId="77777777" w:rsidR="0072785D" w:rsidRDefault="0072785D" w:rsidP="0072785D">
      <w:pPr>
        <w:pStyle w:val="NoSpacing"/>
      </w:pPr>
      <w:r>
        <w:rPr>
          <w:u w:val="single"/>
        </w:rPr>
        <w:t>James BROWN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48CACCFA" w14:textId="77777777" w:rsidR="0072785D" w:rsidRDefault="0072785D" w:rsidP="0072785D">
      <w:pPr>
        <w:pStyle w:val="NoSpacing"/>
      </w:pPr>
      <w:r>
        <w:t>of London. Apprentice draper.</w:t>
      </w:r>
    </w:p>
    <w:p w14:paraId="27266BC3" w14:textId="77777777" w:rsidR="0072785D" w:rsidRDefault="0072785D" w:rsidP="0072785D">
      <w:pPr>
        <w:pStyle w:val="NoSpacing"/>
      </w:pPr>
    </w:p>
    <w:p w14:paraId="0800E29F" w14:textId="77777777" w:rsidR="0072785D" w:rsidRDefault="0072785D" w:rsidP="0072785D">
      <w:pPr>
        <w:pStyle w:val="NoSpacing"/>
      </w:pPr>
    </w:p>
    <w:p w14:paraId="2502ABE1" w14:textId="77777777" w:rsidR="0072785D" w:rsidRDefault="0072785D" w:rsidP="0072785D">
      <w:pPr>
        <w:pStyle w:val="NoSpacing"/>
      </w:pPr>
      <w:r>
        <w:tab/>
        <w:t>1484</w:t>
      </w:r>
      <w:r>
        <w:tab/>
        <w:t>He became apprenticed to Richard Wotton of London, draper(q.v.).</w:t>
      </w:r>
    </w:p>
    <w:p w14:paraId="7288A077" w14:textId="77777777" w:rsidR="0072785D" w:rsidRDefault="0072785D" w:rsidP="0072785D">
      <w:pPr>
        <w:pStyle w:val="NoSpacing"/>
      </w:pPr>
      <w:r>
        <w:tab/>
      </w:r>
      <w:r>
        <w:tab/>
        <w:t>(</w:t>
      </w:r>
      <w:hyperlink r:id="rId6" w:history="1">
        <w:r w:rsidRPr="00416902">
          <w:rPr>
            <w:rStyle w:val="Hyperlink"/>
          </w:rPr>
          <w:t>www.londonroll.org</w:t>
        </w:r>
      </w:hyperlink>
      <w:r>
        <w:t xml:space="preserve"> )</w:t>
      </w:r>
    </w:p>
    <w:p w14:paraId="7E80EB3D" w14:textId="77777777" w:rsidR="0072785D" w:rsidRDefault="0072785D" w:rsidP="0072785D">
      <w:pPr>
        <w:pStyle w:val="NoSpacing"/>
      </w:pPr>
    </w:p>
    <w:p w14:paraId="32CD86A9" w14:textId="77777777" w:rsidR="0072785D" w:rsidRDefault="0072785D" w:rsidP="0072785D">
      <w:pPr>
        <w:pStyle w:val="NoSpacing"/>
      </w:pPr>
    </w:p>
    <w:p w14:paraId="11B3D2D8" w14:textId="77777777" w:rsidR="0072785D" w:rsidRDefault="0072785D" w:rsidP="0072785D">
      <w:pPr>
        <w:pStyle w:val="NoSpacing"/>
      </w:pPr>
      <w:r>
        <w:t>5 November 2024</w:t>
      </w:r>
    </w:p>
    <w:p w14:paraId="18BAF3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031B0" w14:textId="77777777" w:rsidR="0072785D" w:rsidRDefault="0072785D" w:rsidP="009139A6">
      <w:r>
        <w:separator/>
      </w:r>
    </w:p>
  </w:endnote>
  <w:endnote w:type="continuationSeparator" w:id="0">
    <w:p w14:paraId="7EB95BCA" w14:textId="77777777" w:rsidR="0072785D" w:rsidRDefault="007278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CA5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BD7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56E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6B436" w14:textId="77777777" w:rsidR="0072785D" w:rsidRDefault="0072785D" w:rsidP="009139A6">
      <w:r>
        <w:separator/>
      </w:r>
    </w:p>
  </w:footnote>
  <w:footnote w:type="continuationSeparator" w:id="0">
    <w:p w14:paraId="41C94DCD" w14:textId="77777777" w:rsidR="0072785D" w:rsidRDefault="007278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106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BEC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E4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5D"/>
    <w:rsid w:val="000666E0"/>
    <w:rsid w:val="002510B7"/>
    <w:rsid w:val="00270799"/>
    <w:rsid w:val="005C130B"/>
    <w:rsid w:val="0072785D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E988E"/>
  <w15:chartTrackingRefBased/>
  <w15:docId w15:val="{6B139142-38FF-470B-BBC0-EE69D7BC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78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2024-11-10T15:59:00Z</dcterms:created>
  <dcterms:modified xsi:type="dcterms:W3CDTF">2024-11-10T16:00:00Z</dcterms:modified>
</cp:coreProperties>
</file>